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A391" w14:textId="77777777" w:rsidR="00835455" w:rsidRDefault="00835455" w:rsidP="008354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FRENSSH</w:t>
      </w:r>
      <w:r>
        <w:rPr>
          <w:rFonts w:ascii="Times New Roman" w:hAnsi="Times New Roman" w:cs="Times New Roman"/>
          <w:sz w:val="24"/>
          <w:szCs w:val="24"/>
        </w:rPr>
        <w:t xml:space="preserve">      (fl.1406)</w:t>
      </w:r>
    </w:p>
    <w:p w14:paraId="3E78A7D9" w14:textId="77777777" w:rsidR="00835455" w:rsidRDefault="00835455" w:rsidP="008354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CC162F" w14:textId="77FC9166" w:rsidR="00835455" w:rsidRDefault="00835455" w:rsidP="008354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7BE78E" w14:textId="77777777" w:rsidR="00835455" w:rsidRDefault="00835455" w:rsidP="008354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Taunton,</w:t>
      </w:r>
    </w:p>
    <w:p w14:paraId="396F34AA" w14:textId="77777777" w:rsidR="00835455" w:rsidRDefault="00835455" w:rsidP="008354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lands of Eleanor Mortimer(q.v.).</w:t>
      </w:r>
    </w:p>
    <w:p w14:paraId="7A441DD1" w14:textId="77777777" w:rsidR="00835455" w:rsidRDefault="00835455" w:rsidP="008354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19-47)</w:t>
      </w:r>
    </w:p>
    <w:p w14:paraId="2238E6BE" w14:textId="77777777" w:rsidR="00835455" w:rsidRDefault="00835455" w:rsidP="008354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8DEC3" w14:textId="77777777" w:rsidR="00835455" w:rsidRDefault="00835455" w:rsidP="008354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86D395" w14:textId="77777777" w:rsidR="00835455" w:rsidRDefault="00835455" w:rsidP="008354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314BC60E" w14:textId="706FAE9A" w:rsidR="00BA00AB" w:rsidRPr="0083545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354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D9836" w14:textId="77777777" w:rsidR="00835455" w:rsidRDefault="00835455" w:rsidP="009139A6">
      <w:r>
        <w:separator/>
      </w:r>
    </w:p>
  </w:endnote>
  <w:endnote w:type="continuationSeparator" w:id="0">
    <w:p w14:paraId="56610849" w14:textId="77777777" w:rsidR="00835455" w:rsidRDefault="008354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481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81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89E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9DD7A" w14:textId="77777777" w:rsidR="00835455" w:rsidRDefault="00835455" w:rsidP="009139A6">
      <w:r>
        <w:separator/>
      </w:r>
    </w:p>
  </w:footnote>
  <w:footnote w:type="continuationSeparator" w:id="0">
    <w:p w14:paraId="084118FD" w14:textId="77777777" w:rsidR="00835455" w:rsidRDefault="008354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C6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BD4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4D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455"/>
    <w:rsid w:val="000666E0"/>
    <w:rsid w:val="002510B7"/>
    <w:rsid w:val="005C130B"/>
    <w:rsid w:val="00826F5C"/>
    <w:rsid w:val="00835455"/>
    <w:rsid w:val="009139A6"/>
    <w:rsid w:val="009448BB"/>
    <w:rsid w:val="00A3176C"/>
    <w:rsid w:val="00AE65F8"/>
    <w:rsid w:val="00BA00AB"/>
    <w:rsid w:val="00CB4ED9"/>
    <w:rsid w:val="00EB3209"/>
    <w:rsid w:val="00F5287F"/>
    <w:rsid w:val="00FA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B494F"/>
  <w15:chartTrackingRefBased/>
  <w15:docId w15:val="{4AC4DE25-673F-44CC-B27C-82AA54ED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0B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2021-09-07T13:03:00Z</dcterms:created>
  <dcterms:modified xsi:type="dcterms:W3CDTF">2022-07-18T09:26:00Z</dcterms:modified>
</cp:coreProperties>
</file>